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00B54" w14:textId="77777777" w:rsidR="00A82771" w:rsidRDefault="00A82771" w:rsidP="00A82771">
      <w:pPr>
        <w:pStyle w:val="NoSpacing"/>
      </w:pPr>
      <w:r>
        <w:rPr>
          <w:u w:val="single"/>
        </w:rPr>
        <w:t>Edward JORDAN</w:t>
      </w:r>
      <w:r>
        <w:t xml:space="preserve">     </w:t>
      </w:r>
      <w:proofErr w:type="gramStart"/>
      <w:r>
        <w:t xml:space="preserve">   (</w:t>
      </w:r>
      <w:proofErr w:type="gramEnd"/>
      <w:r>
        <w:t>fl.1434)</w:t>
      </w:r>
    </w:p>
    <w:p w14:paraId="527F6C82" w14:textId="77777777" w:rsidR="00A82771" w:rsidRDefault="00A82771" w:rsidP="00A82771">
      <w:pPr>
        <w:pStyle w:val="NoSpacing"/>
      </w:pPr>
    </w:p>
    <w:p w14:paraId="7D728CA4" w14:textId="77777777" w:rsidR="00A82771" w:rsidRDefault="00A82771" w:rsidP="00A82771">
      <w:pPr>
        <w:pStyle w:val="NoSpacing"/>
      </w:pPr>
    </w:p>
    <w:p w14:paraId="2E8A727B" w14:textId="77777777" w:rsidR="00A82771" w:rsidRDefault="00A82771" w:rsidP="00A82771">
      <w:pPr>
        <w:pStyle w:val="NoSpacing"/>
      </w:pPr>
      <w:r>
        <w:t>25 Jul.</w:t>
      </w:r>
      <w:r>
        <w:tab/>
        <w:t>1434</w:t>
      </w:r>
      <w:r>
        <w:tab/>
        <w:t xml:space="preserve">He was a witness of the Will of John Lowyn, senior, of </w:t>
      </w:r>
      <w:proofErr w:type="spellStart"/>
      <w:r>
        <w:t>Cuffley</w:t>
      </w:r>
      <w:proofErr w:type="spellEnd"/>
      <w:r>
        <w:t>,</w:t>
      </w:r>
    </w:p>
    <w:p w14:paraId="105698C0" w14:textId="77777777" w:rsidR="00A82771" w:rsidRDefault="00A82771" w:rsidP="00A82771">
      <w:pPr>
        <w:pStyle w:val="NoSpacing"/>
      </w:pPr>
      <w:r>
        <w:tab/>
      </w:r>
      <w:r>
        <w:tab/>
        <w:t>Hertfordshire(q.v.).</w:t>
      </w:r>
    </w:p>
    <w:p w14:paraId="652EBCD6" w14:textId="77777777" w:rsidR="00A82771" w:rsidRPr="00B12EE5" w:rsidRDefault="00A82771" w:rsidP="00A82771">
      <w:pPr>
        <w:pStyle w:val="NoSpacing"/>
      </w:pPr>
      <w:r>
        <w:tab/>
      </w:r>
      <w:r>
        <w:tab/>
      </w:r>
      <w:r w:rsidRPr="00B12EE5">
        <w:t xml:space="preserve">(“The Herts Genealogist and </w:t>
      </w:r>
      <w:proofErr w:type="gramStart"/>
      <w:r w:rsidRPr="00B12EE5">
        <w:t xml:space="preserve">Antiquary”  </w:t>
      </w:r>
      <w:proofErr w:type="spellStart"/>
      <w:r w:rsidRPr="00B12EE5">
        <w:t>ed</w:t>
      </w:r>
      <w:proofErr w:type="gramEnd"/>
      <w:r w:rsidRPr="00B12EE5">
        <w:t>.William</w:t>
      </w:r>
      <w:proofErr w:type="spellEnd"/>
      <w:r w:rsidRPr="00B12EE5">
        <w:t xml:space="preserve"> Brigg, pub.1895 </w:t>
      </w:r>
      <w:proofErr w:type="spellStart"/>
      <w:r w:rsidRPr="00B12EE5">
        <w:t>vol.II</w:t>
      </w:r>
      <w:proofErr w:type="spellEnd"/>
      <w:r w:rsidRPr="00B12EE5">
        <w:t xml:space="preserve"> p.46)</w:t>
      </w:r>
    </w:p>
    <w:p w14:paraId="4D0F5BB2" w14:textId="77777777" w:rsidR="00A82771" w:rsidRPr="00B12EE5" w:rsidRDefault="00A82771" w:rsidP="00A82771">
      <w:pPr>
        <w:pStyle w:val="NoSpacing"/>
      </w:pPr>
    </w:p>
    <w:p w14:paraId="613DA277" w14:textId="77777777" w:rsidR="00A82771" w:rsidRPr="00B12EE5" w:rsidRDefault="00A82771" w:rsidP="00A82771">
      <w:pPr>
        <w:pStyle w:val="NoSpacing"/>
      </w:pPr>
    </w:p>
    <w:p w14:paraId="148E912A" w14:textId="77777777" w:rsidR="00A82771" w:rsidRDefault="00A82771" w:rsidP="00A82771">
      <w:pPr>
        <w:pStyle w:val="NoSpacing"/>
      </w:pPr>
      <w:r w:rsidRPr="00B12EE5">
        <w:t>26 July 2024</w:t>
      </w:r>
    </w:p>
    <w:p w14:paraId="3D4B8D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CAF5B" w14:textId="77777777" w:rsidR="00A82771" w:rsidRDefault="00A82771" w:rsidP="009139A6">
      <w:r>
        <w:separator/>
      </w:r>
    </w:p>
  </w:endnote>
  <w:endnote w:type="continuationSeparator" w:id="0">
    <w:p w14:paraId="3418B605" w14:textId="77777777" w:rsidR="00A82771" w:rsidRDefault="00A827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9E1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EFE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485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CA749" w14:textId="77777777" w:rsidR="00A82771" w:rsidRDefault="00A82771" w:rsidP="009139A6">
      <w:r>
        <w:separator/>
      </w:r>
    </w:p>
  </w:footnote>
  <w:footnote w:type="continuationSeparator" w:id="0">
    <w:p w14:paraId="3A29C1F8" w14:textId="77777777" w:rsidR="00A82771" w:rsidRDefault="00A827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A44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820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410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771"/>
    <w:rsid w:val="000666E0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82771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A35BA"/>
  <w15:chartTrackingRefBased/>
  <w15:docId w15:val="{88622D91-9299-45BA-BD84-7DBBF3B3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2024-07-28T14:49:00Z</dcterms:created>
  <dcterms:modified xsi:type="dcterms:W3CDTF">2024-07-28T14:49:00Z</dcterms:modified>
</cp:coreProperties>
</file>